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7370E8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7370E8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7370E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7370E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7370E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7370E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7370E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7370E8" w:rsidRPr="007370E8">
          <w:rPr>
            <w:b w:val="0"/>
          </w:rPr>
          <w:t xml:space="preserve"> 07143/017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7370E8" w:rsidP="00232C8F">
            <w:r>
              <w:t>Медицинская сестра палатная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7370E8" w:rsidP="00232C8F">
            <w:r>
              <w:t>Отсутствует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7370E8" w:rsidRPr="007370E8">
          <w:rPr>
            <w:rStyle w:val="aa"/>
          </w:rPr>
          <w:t xml:space="preserve"> 5 хирургическое отделение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7370E8" w:rsidRPr="007370E8">
          <w:rPr>
            <w:rStyle w:val="aa"/>
          </w:rPr>
          <w:t>3;</w:t>
        </w:r>
        <w:r w:rsidR="007370E8" w:rsidRPr="007370E8">
          <w:rPr>
            <w:u w:val="single"/>
          </w:rPr>
          <w:t xml:space="preserve">  07143/017, 07143/017-1А (07143/017), 07143/017-2А (07143/017)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7370E8" w:rsidRPr="007370E8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7370E8" w:rsidP="00C31869">
            <w:pPr>
              <w:jc w:val="center"/>
            </w:pPr>
            <w:r>
              <w:t>3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7370E8" w:rsidP="00C31869">
            <w:pPr>
              <w:jc w:val="center"/>
            </w:pPr>
            <w:r>
              <w:t>10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7370E8" w:rsidP="00C31869">
            <w:pPr>
              <w:jc w:val="center"/>
            </w:pPr>
            <w:r>
              <w:t>9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7370E8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7370E8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7370E8" w:rsidP="00C31869">
            <w:pPr>
              <w:jc w:val="center"/>
            </w:pPr>
            <w:r>
              <w:t>101-454-089 05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  <w:tr w:rsidR="007370E8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7370E8" w:rsidRDefault="007370E8" w:rsidP="00C31869">
            <w:pPr>
              <w:jc w:val="center"/>
            </w:pPr>
            <w:r>
              <w:t>017-428-149 42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0E8" w:rsidRPr="003947ED" w:rsidRDefault="007370E8" w:rsidP="00AD14A4">
            <w:pPr>
              <w:rPr>
                <w:rStyle w:val="a7"/>
              </w:rPr>
            </w:pPr>
          </w:p>
        </w:tc>
      </w:tr>
      <w:tr w:rsidR="007370E8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7370E8" w:rsidRDefault="007370E8" w:rsidP="00C31869">
            <w:pPr>
              <w:jc w:val="center"/>
            </w:pPr>
            <w:r>
              <w:t>002-036-345 75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0E8" w:rsidRPr="003947ED" w:rsidRDefault="007370E8" w:rsidP="00AD14A4">
            <w:pPr>
              <w:rPr>
                <w:rStyle w:val="a7"/>
              </w:rPr>
            </w:pPr>
          </w:p>
        </w:tc>
      </w:tr>
      <w:tr w:rsidR="007370E8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7370E8" w:rsidRDefault="007370E8" w:rsidP="00C31869">
            <w:pPr>
              <w:jc w:val="center"/>
            </w:pPr>
            <w:r>
              <w:t>019-078-629 68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0E8" w:rsidRPr="003947ED" w:rsidRDefault="007370E8" w:rsidP="00AD14A4">
            <w:pPr>
              <w:rPr>
                <w:rStyle w:val="a7"/>
              </w:rPr>
            </w:pPr>
          </w:p>
        </w:tc>
      </w:tr>
      <w:tr w:rsidR="007370E8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7370E8" w:rsidRDefault="007370E8" w:rsidP="00C31869">
            <w:pPr>
              <w:jc w:val="center"/>
            </w:pPr>
            <w:r>
              <w:t>003-301-867 86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0E8" w:rsidRPr="003947ED" w:rsidRDefault="007370E8" w:rsidP="00AD14A4">
            <w:pPr>
              <w:rPr>
                <w:rStyle w:val="a7"/>
              </w:rPr>
            </w:pPr>
          </w:p>
        </w:tc>
      </w:tr>
      <w:tr w:rsidR="007370E8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7370E8" w:rsidRDefault="007370E8" w:rsidP="00C31869">
            <w:pPr>
              <w:jc w:val="center"/>
            </w:pPr>
            <w:r>
              <w:t>002-448-570 18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0E8" w:rsidRPr="003947ED" w:rsidRDefault="007370E8" w:rsidP="00AD14A4">
            <w:pPr>
              <w:rPr>
                <w:rStyle w:val="a7"/>
              </w:rPr>
            </w:pPr>
          </w:p>
        </w:tc>
      </w:tr>
      <w:tr w:rsidR="007370E8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7370E8" w:rsidRDefault="007370E8" w:rsidP="00C31869">
            <w:pPr>
              <w:jc w:val="center"/>
            </w:pPr>
            <w:r>
              <w:t>017-556-479 70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0E8" w:rsidRPr="003947ED" w:rsidRDefault="007370E8" w:rsidP="00AD14A4">
            <w:pPr>
              <w:rPr>
                <w:rStyle w:val="a7"/>
              </w:rPr>
            </w:pPr>
          </w:p>
        </w:tc>
      </w:tr>
      <w:tr w:rsidR="007370E8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7370E8" w:rsidRDefault="007370E8" w:rsidP="00C31869">
            <w:pPr>
              <w:jc w:val="center"/>
            </w:pPr>
            <w:r>
              <w:t>020-794-686 58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0E8" w:rsidRPr="003947ED" w:rsidRDefault="007370E8" w:rsidP="00AD14A4">
            <w:pPr>
              <w:rPr>
                <w:rStyle w:val="a7"/>
              </w:rPr>
            </w:pPr>
          </w:p>
        </w:tc>
      </w:tr>
      <w:tr w:rsidR="007370E8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7370E8" w:rsidRDefault="007370E8" w:rsidP="00C31869">
            <w:pPr>
              <w:jc w:val="center"/>
            </w:pPr>
            <w:r>
              <w:t>097-030-322 50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0E8" w:rsidRPr="003947ED" w:rsidRDefault="007370E8" w:rsidP="00AD14A4">
            <w:pPr>
              <w:rPr>
                <w:rStyle w:val="a7"/>
              </w:rPr>
            </w:pPr>
          </w:p>
        </w:tc>
      </w:tr>
      <w:tr w:rsidR="007370E8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7370E8" w:rsidRDefault="007370E8" w:rsidP="00C31869">
            <w:pPr>
              <w:jc w:val="center"/>
            </w:pPr>
            <w:r>
              <w:t>153-803-230 41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70E8" w:rsidRPr="003947ED" w:rsidRDefault="007370E8" w:rsidP="00AD14A4">
            <w:pPr>
              <w:rPr>
                <w:rStyle w:val="a7"/>
              </w:rPr>
            </w:pPr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7370E8" w:rsidRPr="007370E8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7370E8" w:rsidRPr="007370E8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7370E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370E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370E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7370E8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7370E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370E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7370E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370E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370E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7370E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7370E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370E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7370E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370E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370E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7370E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370E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370E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7370E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370E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370E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7370E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370E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370E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7370E8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7370E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370E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370E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7370E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370E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370E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7370E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370E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370E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7370E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7370E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370E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7370E8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7370E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7370E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370E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7370E8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7370E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370E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7370E8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7370E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370E8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370E8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370E8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370E8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370E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370E8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417441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Глава VI, статья 30 ФЗ от 28.12.2013 № 400-ФЗ: 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больных:", позиция (тринадцатизначный символ) в Списке профессии, должности: 2260000а-1754б Средний медицинский персонал; 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370E8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11631D" w:rsidRPr="0011631D">
          <w:rPr>
            <w:i/>
            <w:u w:val="single"/>
          </w:rPr>
          <w:t>1. Рекомендации по улучшению и оздоровлению условий труда:</w:t>
        </w:r>
        <w:r w:rsidR="0011631D" w:rsidRPr="0011631D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11631D" w:rsidRPr="0011631D">
          <w:rPr>
            <w:i/>
            <w:u w:val="single"/>
          </w:rPr>
          <w:tab/>
          <w:t>   </w:t>
        </w:r>
        <w:r w:rsidR="0011631D" w:rsidRPr="0011631D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11631D" w:rsidRPr="0011631D">
          <w:rPr>
            <w:i/>
            <w:u w:val="single"/>
          </w:rPr>
          <w:tab/>
          <w:t>   </w:t>
        </w:r>
        <w:r w:rsidR="0011631D" w:rsidRPr="0011631D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11631D" w:rsidRPr="0011631D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11631D" w:rsidRPr="0011631D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7370E8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7370E8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7370E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7370E8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7370E8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7370E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7370E8" w:rsidRPr="007370E8" w:rsidTr="007370E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</w:tr>
      <w:tr w:rsidR="007370E8" w:rsidRPr="007370E8" w:rsidTr="007370E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  <w:r w:rsidRPr="007370E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  <w:r w:rsidRPr="007370E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  <w:r w:rsidRPr="007370E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  <w:r w:rsidRPr="007370E8">
              <w:rPr>
                <w:vertAlign w:val="superscript"/>
              </w:rPr>
              <w:t>(дата)</w:t>
            </w:r>
          </w:p>
        </w:tc>
      </w:tr>
      <w:tr w:rsidR="007370E8" w:rsidRPr="007370E8" w:rsidTr="007370E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</w:tr>
      <w:tr w:rsidR="007370E8" w:rsidRPr="007370E8" w:rsidTr="007370E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  <w:r w:rsidRPr="007370E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  <w:r w:rsidRPr="007370E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  <w:r w:rsidRPr="007370E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  <w:r w:rsidRPr="007370E8">
              <w:rPr>
                <w:vertAlign w:val="superscript"/>
              </w:rPr>
              <w:t>(дата)</w:t>
            </w:r>
          </w:p>
        </w:tc>
      </w:tr>
      <w:tr w:rsidR="007370E8" w:rsidRPr="007370E8" w:rsidTr="007370E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</w:tr>
      <w:tr w:rsidR="007370E8" w:rsidRPr="007370E8" w:rsidTr="007370E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  <w:r w:rsidRPr="007370E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  <w:r w:rsidRPr="007370E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  <w:r w:rsidRPr="007370E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  <w:r w:rsidRPr="007370E8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46EE7" w:rsidTr="00A46EE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11631D" w:rsidP="003C5C39">
            <w:pPr>
              <w:pStyle w:val="a8"/>
            </w:pPr>
            <w:r>
              <w:t>18.10.2016</w:t>
            </w:r>
          </w:p>
        </w:tc>
      </w:tr>
      <w:tr w:rsidR="00EF07A3" w:rsidRPr="00A46EE7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3C5C39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A46EE7" w:rsidRDefault="00A46EE7" w:rsidP="00EF07A3">
            <w:pPr>
              <w:pStyle w:val="a8"/>
              <w:rPr>
                <w:vertAlign w:val="superscript"/>
              </w:rPr>
            </w:pPr>
            <w:r w:rsidRPr="00A46EE7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7370E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7370E8" w:rsidP="004E51DC">
            <w:pPr>
              <w:pStyle w:val="a8"/>
            </w:pPr>
            <w:r>
              <w:t>Борисова Светлана Борисовна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7370E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7370E8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7370E8" w:rsidRPr="007370E8" w:rsidTr="007370E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0E8" w:rsidRPr="007370E8" w:rsidRDefault="007370E8" w:rsidP="00EF07A3">
            <w:pPr>
              <w:pStyle w:val="a8"/>
            </w:pPr>
            <w:r>
              <w:t>Морозова Елена Владимировна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</w:tr>
      <w:tr w:rsidR="007370E8" w:rsidRPr="007370E8" w:rsidTr="007370E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  <w:r w:rsidRPr="007370E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370E8" w:rsidRPr="007370E8" w:rsidRDefault="007370E8" w:rsidP="00EF07A3">
            <w:pPr>
              <w:pStyle w:val="a8"/>
              <w:rPr>
                <w:vertAlign w:val="superscript"/>
              </w:rPr>
            </w:pPr>
            <w:r w:rsidRPr="007370E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  <w:r w:rsidRPr="007370E8">
              <w:rPr>
                <w:vertAlign w:val="superscript"/>
              </w:rPr>
              <w:t>(дата)</w:t>
            </w:r>
          </w:p>
        </w:tc>
      </w:tr>
      <w:tr w:rsidR="007370E8" w:rsidRPr="007370E8" w:rsidTr="007370E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0E8" w:rsidRPr="007370E8" w:rsidRDefault="007370E8" w:rsidP="00EF07A3">
            <w:pPr>
              <w:pStyle w:val="a8"/>
            </w:pPr>
            <w:r>
              <w:t>Учайкина Татьяна Ивановна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</w:tr>
      <w:tr w:rsidR="007370E8" w:rsidRPr="007370E8" w:rsidTr="007370E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  <w:r w:rsidRPr="007370E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370E8" w:rsidRPr="007370E8" w:rsidRDefault="007370E8" w:rsidP="00EF07A3">
            <w:pPr>
              <w:pStyle w:val="a8"/>
              <w:rPr>
                <w:vertAlign w:val="superscript"/>
              </w:rPr>
            </w:pPr>
            <w:r w:rsidRPr="007370E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  <w:r w:rsidRPr="007370E8">
              <w:rPr>
                <w:vertAlign w:val="superscript"/>
              </w:rPr>
              <w:t>(дата)</w:t>
            </w:r>
          </w:p>
        </w:tc>
      </w:tr>
      <w:tr w:rsidR="007370E8" w:rsidRPr="007370E8" w:rsidTr="007370E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0E8" w:rsidRPr="007370E8" w:rsidRDefault="007370E8" w:rsidP="00EF07A3">
            <w:pPr>
              <w:pStyle w:val="a8"/>
            </w:pPr>
            <w:r>
              <w:t>Бикмаева Нурия Рифатьевна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</w:tr>
      <w:tr w:rsidR="007370E8" w:rsidRPr="007370E8" w:rsidTr="007370E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  <w:r w:rsidRPr="007370E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370E8" w:rsidRPr="007370E8" w:rsidRDefault="007370E8" w:rsidP="00EF07A3">
            <w:pPr>
              <w:pStyle w:val="a8"/>
              <w:rPr>
                <w:vertAlign w:val="superscript"/>
              </w:rPr>
            </w:pPr>
            <w:r w:rsidRPr="007370E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  <w:r w:rsidRPr="007370E8">
              <w:rPr>
                <w:vertAlign w:val="superscript"/>
              </w:rPr>
              <w:t>(дата)</w:t>
            </w:r>
          </w:p>
        </w:tc>
      </w:tr>
      <w:tr w:rsidR="007370E8" w:rsidRPr="007370E8" w:rsidTr="007370E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0E8" w:rsidRPr="007370E8" w:rsidRDefault="007370E8" w:rsidP="00EF07A3">
            <w:pPr>
              <w:pStyle w:val="a8"/>
            </w:pPr>
            <w:r>
              <w:t>Кузнецова Ольга Николаевна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</w:tr>
      <w:tr w:rsidR="007370E8" w:rsidRPr="007370E8" w:rsidTr="007370E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  <w:r w:rsidRPr="007370E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370E8" w:rsidRPr="007370E8" w:rsidRDefault="007370E8" w:rsidP="00EF07A3">
            <w:pPr>
              <w:pStyle w:val="a8"/>
              <w:rPr>
                <w:vertAlign w:val="superscript"/>
              </w:rPr>
            </w:pPr>
            <w:r w:rsidRPr="007370E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  <w:r w:rsidRPr="007370E8">
              <w:rPr>
                <w:vertAlign w:val="superscript"/>
              </w:rPr>
              <w:t>(дата)</w:t>
            </w:r>
          </w:p>
        </w:tc>
      </w:tr>
      <w:tr w:rsidR="007370E8" w:rsidRPr="007370E8" w:rsidTr="007370E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0E8" w:rsidRPr="007370E8" w:rsidRDefault="007370E8" w:rsidP="00EF07A3">
            <w:pPr>
              <w:pStyle w:val="a8"/>
            </w:pPr>
            <w:r>
              <w:t>Жилова Татьяна Владимировна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</w:tr>
      <w:tr w:rsidR="007370E8" w:rsidRPr="007370E8" w:rsidTr="007370E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  <w:r w:rsidRPr="007370E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370E8" w:rsidRPr="007370E8" w:rsidRDefault="007370E8" w:rsidP="00EF07A3">
            <w:pPr>
              <w:pStyle w:val="a8"/>
              <w:rPr>
                <w:vertAlign w:val="superscript"/>
              </w:rPr>
            </w:pPr>
            <w:r w:rsidRPr="007370E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  <w:r w:rsidRPr="007370E8">
              <w:rPr>
                <w:vertAlign w:val="superscript"/>
              </w:rPr>
              <w:t>(дата)</w:t>
            </w:r>
          </w:p>
        </w:tc>
      </w:tr>
      <w:tr w:rsidR="007370E8" w:rsidRPr="007370E8" w:rsidTr="007370E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0E8" w:rsidRPr="007370E8" w:rsidRDefault="007370E8" w:rsidP="00EF07A3">
            <w:pPr>
              <w:pStyle w:val="a8"/>
            </w:pPr>
            <w:r>
              <w:t>Ханикова Наиля Ханяфиевна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</w:tr>
      <w:tr w:rsidR="007370E8" w:rsidRPr="007370E8" w:rsidTr="007370E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  <w:r w:rsidRPr="007370E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370E8" w:rsidRPr="007370E8" w:rsidRDefault="007370E8" w:rsidP="00EF07A3">
            <w:pPr>
              <w:pStyle w:val="a8"/>
              <w:rPr>
                <w:vertAlign w:val="superscript"/>
              </w:rPr>
            </w:pPr>
            <w:r w:rsidRPr="007370E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  <w:r w:rsidRPr="007370E8">
              <w:rPr>
                <w:vertAlign w:val="superscript"/>
              </w:rPr>
              <w:t>(дата)</w:t>
            </w:r>
          </w:p>
        </w:tc>
      </w:tr>
      <w:tr w:rsidR="007370E8" w:rsidRPr="007370E8" w:rsidTr="007370E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0E8" w:rsidRPr="007370E8" w:rsidRDefault="007370E8" w:rsidP="00EF07A3">
            <w:pPr>
              <w:pStyle w:val="a8"/>
            </w:pPr>
            <w:r>
              <w:t>Цукарева Надежда Петровна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</w:tr>
      <w:tr w:rsidR="007370E8" w:rsidRPr="007370E8" w:rsidTr="007370E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  <w:r w:rsidRPr="007370E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370E8" w:rsidRPr="007370E8" w:rsidRDefault="007370E8" w:rsidP="00EF07A3">
            <w:pPr>
              <w:pStyle w:val="a8"/>
              <w:rPr>
                <w:vertAlign w:val="superscript"/>
              </w:rPr>
            </w:pPr>
            <w:r w:rsidRPr="007370E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  <w:r w:rsidRPr="007370E8">
              <w:rPr>
                <w:vertAlign w:val="superscript"/>
              </w:rPr>
              <w:t>(дата)</w:t>
            </w:r>
          </w:p>
        </w:tc>
      </w:tr>
      <w:tr w:rsidR="007370E8" w:rsidRPr="007370E8" w:rsidTr="007370E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0E8" w:rsidRPr="007370E8" w:rsidRDefault="007370E8" w:rsidP="00EF07A3">
            <w:pPr>
              <w:pStyle w:val="a8"/>
            </w:pPr>
            <w:r>
              <w:t>Холзинева Людмила Геннадьевна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</w:tr>
      <w:tr w:rsidR="007370E8" w:rsidRPr="007370E8" w:rsidTr="007370E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  <w:r w:rsidRPr="007370E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370E8" w:rsidRPr="007370E8" w:rsidRDefault="007370E8" w:rsidP="00EF07A3">
            <w:pPr>
              <w:pStyle w:val="a8"/>
              <w:rPr>
                <w:vertAlign w:val="superscript"/>
              </w:rPr>
            </w:pPr>
            <w:r w:rsidRPr="007370E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  <w:r w:rsidRPr="007370E8">
              <w:rPr>
                <w:vertAlign w:val="superscript"/>
              </w:rPr>
              <w:t>(дата)</w:t>
            </w:r>
          </w:p>
        </w:tc>
      </w:tr>
      <w:tr w:rsidR="007370E8" w:rsidRPr="007370E8" w:rsidTr="007370E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0E8" w:rsidRPr="007370E8" w:rsidRDefault="007370E8" w:rsidP="00EF07A3">
            <w:pPr>
              <w:pStyle w:val="a8"/>
            </w:pPr>
            <w:r>
              <w:t>Ушенин Андрей Андреевич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0E8" w:rsidRPr="007370E8" w:rsidRDefault="007370E8" w:rsidP="004E51DC">
            <w:pPr>
              <w:pStyle w:val="a8"/>
            </w:pPr>
          </w:p>
        </w:tc>
      </w:tr>
      <w:tr w:rsidR="007370E8" w:rsidRPr="007370E8" w:rsidTr="007370E8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  <w:r w:rsidRPr="007370E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370E8" w:rsidRPr="007370E8" w:rsidRDefault="007370E8" w:rsidP="00EF07A3">
            <w:pPr>
              <w:pStyle w:val="a8"/>
              <w:rPr>
                <w:vertAlign w:val="superscript"/>
              </w:rPr>
            </w:pPr>
            <w:r w:rsidRPr="007370E8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370E8" w:rsidRPr="007370E8" w:rsidRDefault="007370E8" w:rsidP="004E51DC">
            <w:pPr>
              <w:pStyle w:val="a8"/>
              <w:rPr>
                <w:vertAlign w:val="superscript"/>
              </w:rPr>
            </w:pPr>
            <w:r w:rsidRPr="007370E8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EE7" w:rsidRDefault="00A46EE7" w:rsidP="0076042D">
      <w:pPr>
        <w:pStyle w:val="a9"/>
      </w:pPr>
      <w:r>
        <w:separator/>
      </w:r>
    </w:p>
  </w:endnote>
  <w:endnote w:type="continuationSeparator" w:id="0">
    <w:p w:rsidR="00A46EE7" w:rsidRDefault="00A46EE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7370E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07143/017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71501C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71501C" w:rsidRPr="00C31869">
            <w:rPr>
              <w:rStyle w:val="ad"/>
              <w:sz w:val="20"/>
              <w:szCs w:val="20"/>
            </w:rPr>
            <w:fldChar w:fldCharType="separate"/>
          </w:r>
          <w:r w:rsidR="007370E8">
            <w:rPr>
              <w:rStyle w:val="ad"/>
              <w:noProof/>
              <w:sz w:val="20"/>
              <w:szCs w:val="20"/>
            </w:rPr>
            <w:t>1</w:t>
          </w:r>
          <w:r w:rsidR="0071501C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370E8" w:rsidRPr="007370E8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EE7" w:rsidRDefault="00A46EE7" w:rsidP="0076042D">
      <w:pPr>
        <w:pStyle w:val="a9"/>
      </w:pPr>
      <w:r>
        <w:separator/>
      </w:r>
    </w:p>
  </w:footnote>
  <w:footnote w:type="continuationSeparator" w:id="0">
    <w:p w:rsidR="00A46EE7" w:rsidRDefault="00A46EE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/>
  <w:docVars>
    <w:docVar w:name="anal_rms" w:val="3;  07143/017, 07143/017-1А (07143/017), 07143/017-2А (07143/017)"/>
    <w:docVar w:name="att_date" w:val="    "/>
    <w:docVar w:name="att_num" w:val="    "/>
    <w:docVar w:name="att_org" w:val="    "/>
    <w:docVar w:name="att_zakl" w:val="- заключение;"/>
    <w:docVar w:name="ceh_info" w:val=" 5 хирургическое отделение"/>
    <w:docVar w:name="class" w:val=" не определен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anal" w:val="  Отсутствуют"/>
    <w:docVar w:name="colrab" w:val=" 3 "/>
    <w:docVar w:name="colrab_anal" w:val=" 10 "/>
    <w:docVar w:name="colraball" w:val="    "/>
    <w:docVar w:name="colwom" w:val=" 3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8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17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F7BF6450E07D4D0BB3A2578C4BF4B1EC"/>
    <w:docVar w:name="rm_id" w:val="193"/>
    <w:docVar w:name="rm_name" w:val="                                          "/>
    <w:docVar w:name="rm_number" w:val=" 07143/017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Нет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F356BF"/>
    <w:rsid w:val="000024F1"/>
    <w:rsid w:val="00025683"/>
    <w:rsid w:val="00046815"/>
    <w:rsid w:val="0005566C"/>
    <w:rsid w:val="000860ED"/>
    <w:rsid w:val="000905BE"/>
    <w:rsid w:val="000D1F5B"/>
    <w:rsid w:val="000F39B3"/>
    <w:rsid w:val="00110025"/>
    <w:rsid w:val="0011631D"/>
    <w:rsid w:val="001429B1"/>
    <w:rsid w:val="00145419"/>
    <w:rsid w:val="001456F8"/>
    <w:rsid w:val="0015635F"/>
    <w:rsid w:val="001607C8"/>
    <w:rsid w:val="0017163E"/>
    <w:rsid w:val="00197B2A"/>
    <w:rsid w:val="001A003D"/>
    <w:rsid w:val="001F4D8D"/>
    <w:rsid w:val="00232C8F"/>
    <w:rsid w:val="00234932"/>
    <w:rsid w:val="00244615"/>
    <w:rsid w:val="00280E6D"/>
    <w:rsid w:val="002A0605"/>
    <w:rsid w:val="002E55C6"/>
    <w:rsid w:val="002F0B36"/>
    <w:rsid w:val="002F2205"/>
    <w:rsid w:val="00305B2F"/>
    <w:rsid w:val="0032293C"/>
    <w:rsid w:val="00331539"/>
    <w:rsid w:val="00367816"/>
    <w:rsid w:val="003876C3"/>
    <w:rsid w:val="003947ED"/>
    <w:rsid w:val="003C24DB"/>
    <w:rsid w:val="003C5C39"/>
    <w:rsid w:val="0040104A"/>
    <w:rsid w:val="00402CAC"/>
    <w:rsid w:val="00405C60"/>
    <w:rsid w:val="00417441"/>
    <w:rsid w:val="004357DB"/>
    <w:rsid w:val="00444410"/>
    <w:rsid w:val="00451E76"/>
    <w:rsid w:val="00481C22"/>
    <w:rsid w:val="004A1A52"/>
    <w:rsid w:val="004A47AD"/>
    <w:rsid w:val="004C4DB2"/>
    <w:rsid w:val="004E51DC"/>
    <w:rsid w:val="004E5FB2"/>
    <w:rsid w:val="00510595"/>
    <w:rsid w:val="00560C0F"/>
    <w:rsid w:val="00563E94"/>
    <w:rsid w:val="00576095"/>
    <w:rsid w:val="00587CF7"/>
    <w:rsid w:val="005A1558"/>
    <w:rsid w:val="005A3A36"/>
    <w:rsid w:val="005B466C"/>
    <w:rsid w:val="005B7FE8"/>
    <w:rsid w:val="005C0A9A"/>
    <w:rsid w:val="005D65A0"/>
    <w:rsid w:val="005F6B08"/>
    <w:rsid w:val="006338F0"/>
    <w:rsid w:val="0069682B"/>
    <w:rsid w:val="006C28B3"/>
    <w:rsid w:val="007049EB"/>
    <w:rsid w:val="00710271"/>
    <w:rsid w:val="0071501C"/>
    <w:rsid w:val="00717C9F"/>
    <w:rsid w:val="007370E8"/>
    <w:rsid w:val="00745D40"/>
    <w:rsid w:val="007462E1"/>
    <w:rsid w:val="0076042D"/>
    <w:rsid w:val="007657D5"/>
    <w:rsid w:val="00776AA2"/>
    <w:rsid w:val="007A4C5E"/>
    <w:rsid w:val="007D1852"/>
    <w:rsid w:val="007D2CEA"/>
    <w:rsid w:val="007D3BB6"/>
    <w:rsid w:val="008262B6"/>
    <w:rsid w:val="00835248"/>
    <w:rsid w:val="00877BB1"/>
    <w:rsid w:val="00883461"/>
    <w:rsid w:val="00885FB9"/>
    <w:rsid w:val="008D2942"/>
    <w:rsid w:val="008E64CA"/>
    <w:rsid w:val="008E68DE"/>
    <w:rsid w:val="008E70C1"/>
    <w:rsid w:val="009039DF"/>
    <w:rsid w:val="0090588D"/>
    <w:rsid w:val="0092778A"/>
    <w:rsid w:val="00933CF1"/>
    <w:rsid w:val="00966AAC"/>
    <w:rsid w:val="00967790"/>
    <w:rsid w:val="0098630F"/>
    <w:rsid w:val="009F6B7F"/>
    <w:rsid w:val="00A100AB"/>
    <w:rsid w:val="00A12349"/>
    <w:rsid w:val="00A24FF3"/>
    <w:rsid w:val="00A46EE7"/>
    <w:rsid w:val="00A66F3C"/>
    <w:rsid w:val="00A7346C"/>
    <w:rsid w:val="00A87B75"/>
    <w:rsid w:val="00A91908"/>
    <w:rsid w:val="00A91AAA"/>
    <w:rsid w:val="00AA4551"/>
    <w:rsid w:val="00AA46ED"/>
    <w:rsid w:val="00AA4DCC"/>
    <w:rsid w:val="00AD14A4"/>
    <w:rsid w:val="00AD7C32"/>
    <w:rsid w:val="00AE0784"/>
    <w:rsid w:val="00AE1926"/>
    <w:rsid w:val="00AE3B26"/>
    <w:rsid w:val="00AF796F"/>
    <w:rsid w:val="00B040A9"/>
    <w:rsid w:val="00B04F25"/>
    <w:rsid w:val="00B55882"/>
    <w:rsid w:val="00B969BD"/>
    <w:rsid w:val="00BA15A3"/>
    <w:rsid w:val="00BA5029"/>
    <w:rsid w:val="00BC2F3C"/>
    <w:rsid w:val="00BE204A"/>
    <w:rsid w:val="00C02721"/>
    <w:rsid w:val="00C03F4A"/>
    <w:rsid w:val="00C31869"/>
    <w:rsid w:val="00C745F6"/>
    <w:rsid w:val="00C81BF6"/>
    <w:rsid w:val="00CB3A61"/>
    <w:rsid w:val="00CC6D65"/>
    <w:rsid w:val="00CE3307"/>
    <w:rsid w:val="00D1442B"/>
    <w:rsid w:val="00D267DD"/>
    <w:rsid w:val="00D272CC"/>
    <w:rsid w:val="00D76DF8"/>
    <w:rsid w:val="00DB1272"/>
    <w:rsid w:val="00DB5302"/>
    <w:rsid w:val="00DD6B1F"/>
    <w:rsid w:val="00DD7329"/>
    <w:rsid w:val="00E0038D"/>
    <w:rsid w:val="00E124F4"/>
    <w:rsid w:val="00E36337"/>
    <w:rsid w:val="00E43EDA"/>
    <w:rsid w:val="00E64667"/>
    <w:rsid w:val="00EB72AD"/>
    <w:rsid w:val="00EC37A1"/>
    <w:rsid w:val="00EF07A3"/>
    <w:rsid w:val="00EF3DC4"/>
    <w:rsid w:val="00F31AF6"/>
    <w:rsid w:val="00F356BF"/>
    <w:rsid w:val="00F4005C"/>
    <w:rsid w:val="00F45D32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976</Words>
  <Characters>5565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2016-10-17T10:58:00Z</dcterms:created>
  <dcterms:modified xsi:type="dcterms:W3CDTF">2016-10-18T09:19:00Z</dcterms:modified>
</cp:coreProperties>
</file>